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Neots and Mid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Neots and Mid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Neots and Mid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Neots and Mid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Neots and Mid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Neots and Mid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St Neots and Mid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Neots and Mid Cambridgeshire is estimated to be </w:t>
      </w:r>
      <w:r w:rsidRPr="00773DF7">
        <w:rPr>
          <w:rFonts w:ascii="Libre Franklin Light" w:eastAsia="Times New Roman" w:hAnsi="Libre Franklin Light" w:cs="Calibri Light"/>
          <w:b/>
          <w:bCs/>
          <w:color w:val="C45911" w:themeColor="accent2" w:themeShade="BF"/>
        </w:rPr>
        <w:t xml:space="preserve">£1,379,583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Neots and Mid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Neots and Mid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Neots and Mid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Neots and Mid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Neots and Mid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Neots and Mid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Neots and Mid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Neots and Mid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Neots and Mid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Neots and Mid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Neots and Mid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Neots and Mid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Neots and Mid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Neots and Mid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Neots and Mid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Neots and Mid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£1,379,583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Neots and Mid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£22,471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£464,716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£33,291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£832,577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£1,379,583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Neots and Mid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Neots and Mid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Neots and Mid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Neots and Mid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Neots and Mid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Neots and Mid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Neots and Mid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Neots and Mid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Neots and Mid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Neots and Mid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Neots and Mid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Neots and Mid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653E2C8-0841-4447-B249-4ECE9E6C38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